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2937" w:rsidRDefault="002A2937" w:rsidP="00E547A3">
      <w:pPr>
        <w:pStyle w:val="PM-Titel"/>
        <w:spacing w:after="0"/>
        <w:ind w:right="4162"/>
        <w:rPr>
          <w:sz w:val="22"/>
        </w:rPr>
      </w:pPr>
    </w:p>
    <w:p w:rsidR="002A2937" w:rsidRDefault="002A2937" w:rsidP="00E547A3">
      <w:pPr>
        <w:pStyle w:val="PM-Titel"/>
        <w:spacing w:after="0"/>
        <w:ind w:right="4162"/>
        <w:rPr>
          <w:sz w:val="22"/>
        </w:rPr>
      </w:pPr>
      <w:r>
        <w:rPr>
          <w:noProof/>
          <w:sz w:val="22"/>
        </w:rPr>
        <w:drawing>
          <wp:inline distT="0" distB="0" distL="0" distR="0">
            <wp:extent cx="3780000" cy="5043795"/>
            <wp:effectExtent l="0" t="0" r="0" b="508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 AmamzFresh_CF00601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504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C15" w:rsidRPr="00EB7C15" w:rsidRDefault="00EB7C15" w:rsidP="00E547A3">
      <w:pPr>
        <w:pStyle w:val="PM-Titel"/>
        <w:spacing w:after="0"/>
        <w:ind w:right="4162"/>
        <w:rPr>
          <w:sz w:val="12"/>
          <w:szCs w:val="12"/>
        </w:rPr>
      </w:pPr>
    </w:p>
    <w:p w:rsidR="00E15E19" w:rsidRDefault="002A2937" w:rsidP="00E547A3">
      <w:pPr>
        <w:pStyle w:val="PM-Titel"/>
        <w:spacing w:after="0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Pr="002A2937">
        <w:rPr>
          <w:b w:val="0"/>
          <w:sz w:val="22"/>
        </w:rPr>
        <w:t>Die elektronische Andockhilfe DAP</w:t>
      </w:r>
      <w:r>
        <w:rPr>
          <w:sz w:val="22"/>
        </w:rPr>
        <w:t xml:space="preserve"> </w:t>
      </w:r>
      <w:r w:rsidR="00E35EF9" w:rsidRPr="00E35EF9">
        <w:rPr>
          <w:b w:val="0"/>
          <w:sz w:val="22"/>
        </w:rPr>
        <w:t>von Hörmann</w:t>
      </w:r>
      <w:r w:rsidR="00E35EF9">
        <w:rPr>
          <w:sz w:val="22"/>
        </w:rPr>
        <w:t xml:space="preserve"> </w:t>
      </w:r>
      <w:r w:rsidRPr="002A2937">
        <w:rPr>
          <w:b w:val="0"/>
          <w:sz w:val="22"/>
        </w:rPr>
        <w:t xml:space="preserve">unterstützt mithilfe von </w:t>
      </w:r>
      <w:r w:rsidR="00E15E19">
        <w:rPr>
          <w:b w:val="0"/>
          <w:sz w:val="22"/>
        </w:rPr>
        <w:t>LED-</w:t>
      </w:r>
      <w:r w:rsidRPr="002A2937">
        <w:rPr>
          <w:b w:val="0"/>
          <w:sz w:val="22"/>
        </w:rPr>
        <w:t xml:space="preserve">Signalleuchten </w:t>
      </w:r>
      <w:r w:rsidR="00E15E19">
        <w:rPr>
          <w:b w:val="0"/>
          <w:sz w:val="22"/>
        </w:rPr>
        <w:t xml:space="preserve">den Fahrer des LKWs beim Heranfahren an die </w:t>
      </w:r>
      <w:r w:rsidRPr="002A2937">
        <w:rPr>
          <w:b w:val="0"/>
          <w:sz w:val="22"/>
        </w:rPr>
        <w:t>Verlad</w:t>
      </w:r>
      <w:r w:rsidR="00E15E19">
        <w:rPr>
          <w:b w:val="0"/>
          <w:sz w:val="22"/>
        </w:rPr>
        <w:t>estation</w:t>
      </w:r>
      <w:r w:rsidRPr="002A2937">
        <w:rPr>
          <w:b w:val="0"/>
          <w:sz w:val="22"/>
        </w:rPr>
        <w:t xml:space="preserve">, </w:t>
      </w:r>
      <w:r w:rsidR="00E15E19">
        <w:rPr>
          <w:b w:val="0"/>
          <w:sz w:val="22"/>
        </w:rPr>
        <w:t xml:space="preserve">wodurch der </w:t>
      </w:r>
      <w:bookmarkStart w:id="0" w:name="_GoBack"/>
      <w:bookmarkEnd w:id="0"/>
      <w:r w:rsidR="00E15E19">
        <w:rPr>
          <w:b w:val="0"/>
          <w:sz w:val="22"/>
        </w:rPr>
        <w:t xml:space="preserve">LKW präzise, schnell und sicher andocken kann. Dies minimiert die Gefahr von Beschädigungen an der Rampe. </w:t>
      </w:r>
    </w:p>
    <w:p w:rsidR="00E15E19" w:rsidRDefault="00E15E19" w:rsidP="00E547A3">
      <w:pPr>
        <w:pStyle w:val="PM-Titel"/>
        <w:spacing w:after="0"/>
        <w:ind w:right="4162"/>
        <w:rPr>
          <w:sz w:val="22"/>
        </w:rPr>
      </w:pPr>
    </w:p>
    <w:p w:rsidR="00AE5863" w:rsidRPr="00C8015E" w:rsidRDefault="00BC4828" w:rsidP="00E547A3">
      <w:pPr>
        <w:pStyle w:val="PM-Titel"/>
        <w:spacing w:after="0"/>
        <w:ind w:right="4162"/>
        <w:rPr>
          <w:szCs w:val="28"/>
        </w:rPr>
      </w:pPr>
      <w:r>
        <w:rPr>
          <w:sz w:val="22"/>
        </w:rPr>
        <w:t>Hörmann Verladetechnik</w:t>
      </w:r>
      <w:r w:rsidR="00AE5863" w:rsidRPr="000E0D5A">
        <w:rPr>
          <w:sz w:val="48"/>
          <w:szCs w:val="48"/>
        </w:rPr>
        <w:br/>
      </w:r>
      <w:r w:rsidR="008E0569">
        <w:rPr>
          <w:szCs w:val="28"/>
        </w:rPr>
        <w:t>Sicher</w:t>
      </w:r>
      <w:r w:rsidR="00C8015E">
        <w:rPr>
          <w:szCs w:val="28"/>
        </w:rPr>
        <w:t xml:space="preserve"> Andocken mit </w:t>
      </w:r>
      <w:r w:rsidR="002651DD" w:rsidRPr="00C8015E">
        <w:rPr>
          <w:szCs w:val="28"/>
        </w:rPr>
        <w:t>DAP</w:t>
      </w:r>
    </w:p>
    <w:p w:rsidR="00E547A3" w:rsidRDefault="00C540A2" w:rsidP="00E547A3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b/>
          <w:bCs/>
          <w:iCs/>
        </w:rPr>
        <w:t xml:space="preserve">Zum Schutz vor </w:t>
      </w:r>
      <w:r w:rsidR="005C601A">
        <w:rPr>
          <w:b/>
          <w:bCs/>
          <w:iCs/>
        </w:rPr>
        <w:t xml:space="preserve">Verletzungen und </w:t>
      </w:r>
      <w:r>
        <w:rPr>
          <w:b/>
          <w:bCs/>
          <w:iCs/>
        </w:rPr>
        <w:t xml:space="preserve">Anfahrschäden </w:t>
      </w:r>
      <w:r w:rsidR="000C6150">
        <w:rPr>
          <w:b/>
          <w:bCs/>
          <w:iCs/>
        </w:rPr>
        <w:t xml:space="preserve">an LKWs und Verladerampen </w:t>
      </w:r>
      <w:r w:rsidR="0040508D">
        <w:rPr>
          <w:b/>
          <w:bCs/>
          <w:iCs/>
        </w:rPr>
        <w:t xml:space="preserve">sowie </w:t>
      </w:r>
      <w:r w:rsidR="009C1C2D">
        <w:rPr>
          <w:b/>
          <w:bCs/>
          <w:iCs/>
        </w:rPr>
        <w:t xml:space="preserve">zum Beschleunigen </w:t>
      </w:r>
      <w:r w:rsidR="000C6150">
        <w:rPr>
          <w:b/>
          <w:bCs/>
          <w:iCs/>
        </w:rPr>
        <w:t>der Andockvorgänge</w:t>
      </w:r>
      <w:r w:rsidR="009C1C2D">
        <w:rPr>
          <w:b/>
          <w:bCs/>
          <w:iCs/>
        </w:rPr>
        <w:t xml:space="preserve"> hat Hörmann unter dem Namen DAP ein weiteres</w:t>
      </w:r>
      <w:r w:rsidR="00BC4828">
        <w:rPr>
          <w:b/>
          <w:bCs/>
          <w:iCs/>
        </w:rPr>
        <w:t xml:space="preserve"> Andockunterstützungssystem</w:t>
      </w:r>
      <w:r w:rsidR="00B00F95">
        <w:rPr>
          <w:b/>
          <w:bCs/>
          <w:iCs/>
        </w:rPr>
        <w:t xml:space="preserve"> </w:t>
      </w:r>
      <w:r w:rsidR="009C1C2D">
        <w:rPr>
          <w:b/>
          <w:bCs/>
          <w:iCs/>
        </w:rPr>
        <w:t>entwickelt, das universell einsetzbar ist.</w:t>
      </w:r>
      <w:r w:rsidR="00B60196">
        <w:rPr>
          <w:b/>
          <w:bCs/>
          <w:iCs/>
        </w:rPr>
        <w:t xml:space="preserve"> Die Lösung kann mit dem </w:t>
      </w:r>
      <w:r w:rsidR="00204C39">
        <w:rPr>
          <w:b/>
          <w:bCs/>
          <w:iCs/>
        </w:rPr>
        <w:t xml:space="preserve">Hörmann </w:t>
      </w:r>
      <w:proofErr w:type="spellStart"/>
      <w:r w:rsidR="00B60196">
        <w:rPr>
          <w:b/>
          <w:bCs/>
          <w:iCs/>
        </w:rPr>
        <w:t>Radkeil</w:t>
      </w:r>
      <w:proofErr w:type="spellEnd"/>
      <w:r w:rsidR="00B60196">
        <w:rPr>
          <w:b/>
          <w:bCs/>
          <w:iCs/>
        </w:rPr>
        <w:t xml:space="preserve"> WSPG kombiniert werden, funktioniert aber auch </w:t>
      </w:r>
      <w:r w:rsidR="00CF772B">
        <w:rPr>
          <w:b/>
          <w:bCs/>
          <w:iCs/>
        </w:rPr>
        <w:t>unabhängig</w:t>
      </w:r>
      <w:r w:rsidR="00B60196">
        <w:rPr>
          <w:b/>
          <w:bCs/>
          <w:iCs/>
        </w:rPr>
        <w:t>.</w:t>
      </w:r>
    </w:p>
    <w:p w:rsidR="00313DD5" w:rsidRDefault="00DD5D67" w:rsidP="00B1103A">
      <w:pPr>
        <w:pStyle w:val="PM-Standard"/>
        <w:spacing w:before="120" w:after="0"/>
        <w:ind w:right="4162"/>
      </w:pPr>
      <w:r>
        <w:t xml:space="preserve">Elektronische Andockhilfen unterstützen den Fahrer mit Hilfe von Signalleuchten beim Heranfahren an </w:t>
      </w:r>
      <w:r w:rsidR="008E0569">
        <w:t>die Verladestation</w:t>
      </w:r>
      <w:r>
        <w:t xml:space="preserve">. </w:t>
      </w:r>
      <w:r>
        <w:lastRenderedPageBreak/>
        <w:t xml:space="preserve">Durch die optische </w:t>
      </w:r>
      <w:r w:rsidR="008E0569">
        <w:t>Unterstützung</w:t>
      </w:r>
      <w:r>
        <w:t xml:space="preserve"> kann der L</w:t>
      </w:r>
      <w:r w:rsidR="00C8015E">
        <w:t>KW</w:t>
      </w:r>
      <w:r>
        <w:t xml:space="preserve"> präzise, sicher und schnell andocken, ohne dass der Fahrer beim Rangieren aus</w:t>
      </w:r>
      <w:r w:rsidR="00313DD5">
        <w:t>s</w:t>
      </w:r>
      <w:r>
        <w:t xml:space="preserve">teigen muss. </w:t>
      </w:r>
      <w:r w:rsidR="00313DD5">
        <w:t>Neben dem Sicherheits-, Zeit- und Komfortgewinn verringert sich dadurch die Gefahr von Beschädigungen an der Rampe erheblich</w:t>
      </w:r>
      <w:r w:rsidR="00786E54">
        <w:t>.</w:t>
      </w:r>
    </w:p>
    <w:p w:rsidR="005C5DE0" w:rsidRDefault="00D626A5" w:rsidP="005C5DE0">
      <w:pPr>
        <w:pStyle w:val="PM-Standard"/>
        <w:spacing w:before="120" w:after="0"/>
        <w:ind w:right="4162"/>
      </w:pPr>
      <w:r>
        <w:t>Die Lichtschranken</w:t>
      </w:r>
      <w:r w:rsidR="00754525">
        <w:t xml:space="preserve"> sind seitlich an der Verladestelle auf einem robusten Montagearm angeordnet. </w:t>
      </w:r>
      <w:r w:rsidR="00DD4BFA">
        <w:t xml:space="preserve">Sobald der </w:t>
      </w:r>
      <w:r w:rsidR="00DE3EED">
        <w:t>LKW</w:t>
      </w:r>
      <w:r w:rsidR="00DD4BFA">
        <w:t xml:space="preserve"> den Schaltbereich der ersten Lichtschranke erreicht, </w:t>
      </w:r>
      <w:r w:rsidR="00453920">
        <w:t xml:space="preserve">schaltet </w:t>
      </w:r>
      <w:r w:rsidR="00E34016">
        <w:t>das</w:t>
      </w:r>
      <w:r w:rsidR="00DD4BFA">
        <w:t xml:space="preserve"> LED-Signal </w:t>
      </w:r>
      <w:r w:rsidR="00453920">
        <w:t xml:space="preserve">von </w:t>
      </w:r>
      <w:r w:rsidR="00E34016">
        <w:t>G</w:t>
      </w:r>
      <w:r w:rsidR="00453920">
        <w:t xml:space="preserve">rün auf </w:t>
      </w:r>
      <w:r w:rsidR="00E34016">
        <w:t>G</w:t>
      </w:r>
      <w:r w:rsidR="00453920">
        <w:t>elb</w:t>
      </w:r>
      <w:r w:rsidR="00DD4BFA">
        <w:t xml:space="preserve">. Beim Erreichen der zweiten Lichtschranke wechselt die Farbe von </w:t>
      </w:r>
      <w:r w:rsidR="00F077DB">
        <w:t>G</w:t>
      </w:r>
      <w:r w:rsidR="00DD4BFA">
        <w:t xml:space="preserve">elb </w:t>
      </w:r>
      <w:r w:rsidR="00615741">
        <w:t>auf</w:t>
      </w:r>
      <w:r w:rsidR="00DD4BFA">
        <w:t xml:space="preserve"> </w:t>
      </w:r>
      <w:r w:rsidR="00F077DB">
        <w:t>R</w:t>
      </w:r>
      <w:r w:rsidR="00DD4BFA">
        <w:t>ot.</w:t>
      </w:r>
      <w:r w:rsidR="00615741">
        <w:t xml:space="preserve"> </w:t>
      </w:r>
      <w:r w:rsidR="001410BF">
        <w:t>Beim Einsatz von nur einer Lichtschranke wechselt die Farbe direkt von Grün zu Rot.</w:t>
      </w:r>
      <w:r w:rsidR="00CD6E25">
        <w:t xml:space="preserve"> </w:t>
      </w:r>
      <w:r w:rsidR="003C5125">
        <w:t xml:space="preserve">Solange das Tor geöffnet ist, </w:t>
      </w:r>
      <w:r w:rsidR="007E0B0A">
        <w:t xml:space="preserve">leuchtet das rote Signal. </w:t>
      </w:r>
      <w:r w:rsidR="005C5DE0">
        <w:t xml:space="preserve">Erst wenn das Tor </w:t>
      </w:r>
      <w:r w:rsidR="0008589D">
        <w:t xml:space="preserve">nach erfolgter Verladung </w:t>
      </w:r>
      <w:r w:rsidR="005C5DE0">
        <w:t>geschlossen ist oder eine angeschlossene Radblockierung entfernt wurde, erhält der Fahrer das grüne Signal mit der Wegfahrerlaubnis</w:t>
      </w:r>
      <w:r w:rsidR="00786E54">
        <w:t>.</w:t>
      </w:r>
    </w:p>
    <w:p w:rsidR="00BF1A79" w:rsidRDefault="00BF1A79" w:rsidP="00BF1A79">
      <w:pPr>
        <w:pStyle w:val="PM-Standard"/>
        <w:spacing w:before="120" w:after="0"/>
        <w:ind w:right="4162"/>
      </w:pPr>
      <w:r>
        <w:t>Das Andockunterstützungssystem DAP funktioniert im Temperaturbereich von -20 °C bis +60 °C und ist mit zwei verschiedenen Steuerungen erhältlich: Neben der Basissteuerung DAPC bietet Hörmann die Steuerung MWBC, die das Kombinieren von DAP mit dem</w:t>
      </w:r>
      <w:r w:rsidRPr="008473BA">
        <w:t xml:space="preserve"> </w:t>
      </w:r>
      <w:r w:rsidRPr="00581510">
        <w:t>Radkeil WSPG</w:t>
      </w:r>
      <w:r>
        <w:t xml:space="preserve"> ermöglicht. Radkeile verhindern, dass der LKW während des Verladevorgangs die sichere Andockposition verlässt, zum Beispiel durch das Bremsen des Gabelstaplers beim Rein- und Rausfahren. Der Radkeil WSPG verfügt zusätzlich über Sensoren, die bei Reifen-Kontakt und richtiger Lage die Torsteuerung freigeben. </w:t>
      </w:r>
    </w:p>
    <w:p w:rsidR="00EF1DB5" w:rsidRDefault="00BF1A79" w:rsidP="00383681">
      <w:pPr>
        <w:pStyle w:val="PM-Standard"/>
        <w:spacing w:before="120" w:after="0"/>
        <w:ind w:right="4162"/>
      </w:pPr>
      <w:r>
        <w:t>Außerdem</w:t>
      </w:r>
      <w:r w:rsidR="00847529">
        <w:t xml:space="preserve"> </w:t>
      </w:r>
      <w:r w:rsidR="00A17A25">
        <w:t>kann das Andockunterstützungssystem DAP mit der</w:t>
      </w:r>
      <w:r w:rsidR="00383681" w:rsidRPr="00581510">
        <w:t xml:space="preserve"> aufblasbare</w:t>
      </w:r>
      <w:r w:rsidR="00A17A25">
        <w:t>n</w:t>
      </w:r>
      <w:r w:rsidR="00383681" w:rsidRPr="00581510">
        <w:t xml:space="preserve"> Torabdichtung DAS-3</w:t>
      </w:r>
      <w:r w:rsidR="00A17A25">
        <w:t xml:space="preserve"> verbunden werden</w:t>
      </w:r>
      <w:r w:rsidR="00383681" w:rsidRPr="00581510">
        <w:t>.</w:t>
      </w:r>
      <w:r w:rsidR="00383681">
        <w:t xml:space="preserve"> </w:t>
      </w:r>
      <w:r w:rsidR="000537E4">
        <w:t xml:space="preserve">Diese </w:t>
      </w:r>
      <w:r w:rsidR="00A17A25">
        <w:t>kann beim</w:t>
      </w:r>
      <w:r w:rsidR="000537E4">
        <w:t xml:space="preserve"> Be- und Entladen </w:t>
      </w:r>
      <w:r w:rsidR="00383681">
        <w:t>automatisch aktiviert und deaktiviert</w:t>
      </w:r>
      <w:r w:rsidR="00A17A25">
        <w:t xml:space="preserve"> werden</w:t>
      </w:r>
      <w:r w:rsidR="00383681">
        <w:t xml:space="preserve">, was den Bedienkomfort deutlich erhöht und ein Übersehen einzelner Bedienschritte </w:t>
      </w:r>
      <w:r w:rsidR="000537E4">
        <w:t>verhindert</w:t>
      </w:r>
      <w:r w:rsidR="00383681">
        <w:t>.</w:t>
      </w:r>
      <w:r w:rsidR="00204C39">
        <w:t xml:space="preserve"> Aufblasbare Torabdichtungen schließen an allen Seiten die Lücke zwischen Toröffnung und LKW und tragen so zu einer deutlich energieeffizienteren Verladung bei.</w:t>
      </w:r>
    </w:p>
    <w:p w:rsidR="006B7C59" w:rsidRDefault="006B7C59" w:rsidP="00383681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BA1D4B">
        <w:rPr>
          <w:sz w:val="18"/>
          <w:szCs w:val="18"/>
        </w:rPr>
        <w:t>2.317</w:t>
      </w:r>
      <w:r w:rsidR="00117439"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:rsidR="006B7C59" w:rsidRDefault="006B7C59" w:rsidP="006B7C59">
      <w:pPr>
        <w:rPr>
          <w:rFonts w:ascii="Arial" w:hAnsi="Arial" w:cs="Arial"/>
          <w:b/>
          <w:sz w:val="22"/>
          <w:szCs w:val="22"/>
        </w:rPr>
      </w:pPr>
    </w:p>
    <w:p w:rsidR="006B7C59" w:rsidRDefault="006B7C59" w:rsidP="006B7C59">
      <w:pPr>
        <w:rPr>
          <w:rFonts w:ascii="Arial" w:hAnsi="Arial" w:cs="Arial"/>
          <w:b/>
          <w:sz w:val="22"/>
          <w:szCs w:val="22"/>
        </w:rPr>
      </w:pPr>
    </w:p>
    <w:p w:rsidR="006B7C59" w:rsidRDefault="006B7C59" w:rsidP="006B7C59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:rsidR="002A2937" w:rsidRDefault="002A2937" w:rsidP="006B7C59">
      <w:pPr>
        <w:rPr>
          <w:rFonts w:ascii="Arial" w:hAnsi="Arial" w:cs="Arial"/>
          <w:b/>
          <w:sz w:val="22"/>
          <w:szCs w:val="22"/>
        </w:rPr>
      </w:pPr>
    </w:p>
    <w:p w:rsidR="002A2937" w:rsidRPr="00766593" w:rsidRDefault="002A2937" w:rsidP="006B7C5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>
            <wp:extent cx="3780000" cy="5384373"/>
            <wp:effectExtent l="0" t="0" r="0" b="698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ecathlon_DSC234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5384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863" w:rsidRDefault="002A2937" w:rsidP="00AE5863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Bild 2: </w:t>
      </w:r>
      <w:r w:rsidRPr="00E15E19">
        <w:t xml:space="preserve">Das DAP </w:t>
      </w:r>
      <w:r w:rsidR="00E15E19" w:rsidRPr="00E15E19">
        <w:t xml:space="preserve">Andockunterstützungssystem </w:t>
      </w:r>
      <w:r w:rsidR="00E15E19">
        <w:t xml:space="preserve">ist mit dem </w:t>
      </w:r>
      <w:r w:rsidRPr="00E15E19">
        <w:t xml:space="preserve">Hörmann </w:t>
      </w:r>
      <w:proofErr w:type="spellStart"/>
      <w:r w:rsidRPr="00E15E19">
        <w:t>Radkeil</w:t>
      </w:r>
      <w:proofErr w:type="spellEnd"/>
      <w:r w:rsidRPr="00E15E19">
        <w:t xml:space="preserve"> WSPG </w:t>
      </w:r>
      <w:r w:rsidR="00E15E19">
        <w:t xml:space="preserve">kompatibel, kann aber auch unabhängig eingesetzt werden. </w:t>
      </w:r>
    </w:p>
    <w:p w:rsidR="002A2937" w:rsidRDefault="00A07BE8" w:rsidP="00AE5863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3780000" cy="5554030"/>
            <wp:effectExtent l="0" t="0" r="0" b="889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F EDEKA 032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555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B0A" w:rsidRDefault="007E0B0A" w:rsidP="00BA1D4B">
      <w:pPr>
        <w:pStyle w:val="PM-Standard"/>
        <w:spacing w:before="120" w:after="0"/>
        <w:ind w:right="4162"/>
        <w:jc w:val="left"/>
      </w:pPr>
      <w:r>
        <w:rPr>
          <w:b/>
        </w:rPr>
        <w:t xml:space="preserve">Bild 3: </w:t>
      </w:r>
      <w:r w:rsidRPr="00BA1D4B">
        <w:t xml:space="preserve">Die aufblasbare Torabdichtung DAS-3 </w:t>
      </w:r>
      <w:r w:rsidR="00BA1D4B" w:rsidRPr="00BA1D4B">
        <w:t xml:space="preserve">kann mit dem </w:t>
      </w:r>
      <w:r w:rsidRPr="00BA1D4B">
        <w:t>Andockunterstützungssystem DAP verbunden werden.</w:t>
      </w:r>
      <w:r w:rsidR="00BA1D4B" w:rsidRPr="00BA1D4B">
        <w:t xml:space="preserve"> Das trägt zu einer deutlich energieeffizienteren Verladung bei und erhöht den Bedienkomfort </w:t>
      </w:r>
      <w:r w:rsidRPr="00BA1D4B">
        <w:t>beim</w:t>
      </w:r>
      <w:r w:rsidR="00BA1D4B" w:rsidRPr="00BA1D4B">
        <w:t xml:space="preserve"> </w:t>
      </w:r>
      <w:proofErr w:type="spellStart"/>
      <w:r w:rsidR="00BA1D4B" w:rsidRPr="00BA1D4B">
        <w:t>Be</w:t>
      </w:r>
      <w:proofErr w:type="spellEnd"/>
      <w:r w:rsidR="00BA1D4B" w:rsidRPr="00BA1D4B">
        <w:t>- und Entladen.</w:t>
      </w:r>
      <w:r w:rsidR="00BA1D4B">
        <w:t xml:space="preserve"> </w:t>
      </w:r>
    </w:p>
    <w:p w:rsidR="00AE5863" w:rsidRDefault="00AE5863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:rsidR="001B1FCD" w:rsidRPr="00485462" w:rsidRDefault="001B1FCD" w:rsidP="00485462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Fotos: Hörmann</w:t>
      </w:r>
    </w:p>
    <w:sectPr w:rsidR="001B1FCD" w:rsidRPr="00485462" w:rsidSect="00D17415">
      <w:headerReference w:type="default" r:id="rId11"/>
      <w:footerReference w:type="default" r:id="rId12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0FCF" w:rsidRDefault="00710FCF">
      <w:r>
        <w:separator/>
      </w:r>
    </w:p>
  </w:endnote>
  <w:endnote w:type="continuationSeparator" w:id="0">
    <w:p w:rsidR="00710FCF" w:rsidRDefault="00710F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6433B0">
      <w:rPr>
        <w:rFonts w:ascii="Arial" w:hAnsi="Arial" w:cs="Arial"/>
        <w:color w:val="808080"/>
        <w:sz w:val="16"/>
        <w:szCs w:val="16"/>
      </w:rPr>
      <w:t xml:space="preserve"> 1911-Fachpresse Logistik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26101B">
      <w:rPr>
        <w:rFonts w:ascii="Arial" w:hAnsi="Arial" w:cs="Arial"/>
        <w:noProof/>
        <w:color w:val="808080"/>
        <w:sz w:val="16"/>
        <w:szCs w:val="16"/>
      </w:rPr>
      <w:t>4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26101B">
      <w:rPr>
        <w:rFonts w:ascii="Arial" w:hAnsi="Arial" w:cs="Arial"/>
        <w:noProof/>
        <w:color w:val="808080"/>
        <w:sz w:val="16"/>
        <w:szCs w:val="16"/>
      </w:rPr>
      <w:t>4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0FCF" w:rsidRDefault="00710FCF">
      <w:r>
        <w:separator/>
      </w:r>
    </w:p>
  </w:footnote>
  <w:footnote w:type="continuationSeparator" w:id="0">
    <w:p w:rsidR="00710FCF" w:rsidRDefault="00710F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1F866262" wp14:editId="01791249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CBF3557" wp14:editId="6E6E14A2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:rsidR="00607694" w:rsidRPr="00204C3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04C3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04C3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  <w:r w:rsidRPr="00204C3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br/>
                          </w:r>
                          <w:r w:rsidRPr="00204C3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Telefon: </w:t>
                          </w:r>
                          <w:r w:rsidRPr="00204C3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+49 5204 915-167</w:t>
                          </w:r>
                        </w:p>
                        <w:p w:rsidR="00FE538D" w:rsidRPr="00204C39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04C3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  <w:r w:rsidR="00FE538D" w:rsidRPr="00204C3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br/>
                          </w:r>
                          <w:r w:rsidR="00FE538D" w:rsidRPr="00204C3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Telefon: </w:t>
                          </w:r>
                          <w:r w:rsidR="00FE538D" w:rsidRPr="00204C3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+49 5204 915-282</w:t>
                          </w:r>
                        </w:p>
                        <w:p w:rsidR="005E3863" w:rsidRPr="007B3129" w:rsidRDefault="005E3863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Kristin Schlüter</w:t>
                          </w:r>
                        </w:p>
                        <w:p w:rsidR="005E3863" w:rsidRPr="007B3129" w:rsidRDefault="005E3863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Telefon:   </w:t>
                          </w:r>
                          <w:r w:rsidR="00CC5FF4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+49 5204 915-5764</w:t>
                          </w:r>
                        </w:p>
                        <w:p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BF355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" stroked="f">
              <v:textbox inset="0,0,0,0">
                <w:txbxContent>
                  <w:p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:rsidR="00607694" w:rsidRPr="00204C3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04C3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04C3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  <w:r w:rsidRPr="00204C3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br/>
                    </w:r>
                    <w:r w:rsidRPr="00204C39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Telefon: </w:t>
                    </w:r>
                    <w:r w:rsidRPr="00204C3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+49 5204 915-167</w:t>
                    </w:r>
                  </w:p>
                  <w:p w:rsidR="00FE538D" w:rsidRPr="00204C39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04C3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  <w:r w:rsidR="00FE538D" w:rsidRPr="00204C3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br/>
                    </w:r>
                    <w:r w:rsidR="00FE538D" w:rsidRPr="00204C39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Telefon: </w:t>
                    </w:r>
                    <w:r w:rsidR="00FE538D" w:rsidRPr="00204C3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+49 5204 915-282</w:t>
                    </w:r>
                  </w:p>
                  <w:p w:rsidR="005E3863" w:rsidRPr="007B3129" w:rsidRDefault="005E3863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Kristin Schlüter</w:t>
                    </w:r>
                  </w:p>
                  <w:p w:rsidR="005E3863" w:rsidRPr="007B3129" w:rsidRDefault="005E3863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Telefon:   </w:t>
                    </w:r>
                    <w:r w:rsidR="00CC5FF4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+49 5204 915-5764</w:t>
                    </w:r>
                  </w:p>
                  <w:p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12322C"/>
    <w:multiLevelType w:val="hybridMultilevel"/>
    <w:tmpl w:val="F5A43D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516CC2"/>
    <w:multiLevelType w:val="hybridMultilevel"/>
    <w:tmpl w:val="1E7823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2FAB"/>
    <w:rsid w:val="0001389C"/>
    <w:rsid w:val="00013A7F"/>
    <w:rsid w:val="00015C43"/>
    <w:rsid w:val="0001641B"/>
    <w:rsid w:val="00016B7F"/>
    <w:rsid w:val="00017055"/>
    <w:rsid w:val="00017110"/>
    <w:rsid w:val="0001727B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9D5"/>
    <w:rsid w:val="00047B53"/>
    <w:rsid w:val="0005031D"/>
    <w:rsid w:val="000515C5"/>
    <w:rsid w:val="000515E2"/>
    <w:rsid w:val="00051709"/>
    <w:rsid w:val="00051784"/>
    <w:rsid w:val="000526DC"/>
    <w:rsid w:val="0005280B"/>
    <w:rsid w:val="000537B5"/>
    <w:rsid w:val="000537E4"/>
    <w:rsid w:val="00053A8D"/>
    <w:rsid w:val="0005474D"/>
    <w:rsid w:val="00054F1A"/>
    <w:rsid w:val="000551A2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48FC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5B7"/>
    <w:rsid w:val="00083661"/>
    <w:rsid w:val="00083D43"/>
    <w:rsid w:val="0008458B"/>
    <w:rsid w:val="0008589D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1D54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150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20B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2E"/>
    <w:rsid w:val="001139E7"/>
    <w:rsid w:val="00113C4F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7CD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EB5"/>
    <w:rsid w:val="00140F17"/>
    <w:rsid w:val="001410BF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23A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0E90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6DF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62E"/>
    <w:rsid w:val="001D2CD3"/>
    <w:rsid w:val="001D3089"/>
    <w:rsid w:val="001D4183"/>
    <w:rsid w:val="001D42B1"/>
    <w:rsid w:val="001D4459"/>
    <w:rsid w:val="001D4ABA"/>
    <w:rsid w:val="001D526D"/>
    <w:rsid w:val="001D53F8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4C39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2FC9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01B"/>
    <w:rsid w:val="00261677"/>
    <w:rsid w:val="002617BF"/>
    <w:rsid w:val="00261B91"/>
    <w:rsid w:val="00262469"/>
    <w:rsid w:val="00263670"/>
    <w:rsid w:val="00264634"/>
    <w:rsid w:val="00264EF7"/>
    <w:rsid w:val="002651DD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2937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0A9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040"/>
    <w:rsid w:val="002D70C2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194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2D80"/>
    <w:rsid w:val="003130D2"/>
    <w:rsid w:val="00313DD5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4EB9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065"/>
    <w:rsid w:val="00382359"/>
    <w:rsid w:val="00382866"/>
    <w:rsid w:val="003828E5"/>
    <w:rsid w:val="00382E50"/>
    <w:rsid w:val="00383472"/>
    <w:rsid w:val="00383681"/>
    <w:rsid w:val="003836E5"/>
    <w:rsid w:val="00384AD9"/>
    <w:rsid w:val="003856CD"/>
    <w:rsid w:val="00385A48"/>
    <w:rsid w:val="00385A85"/>
    <w:rsid w:val="0038657A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5125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000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4FD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08D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1B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3920"/>
    <w:rsid w:val="004543FB"/>
    <w:rsid w:val="0045444D"/>
    <w:rsid w:val="00455343"/>
    <w:rsid w:val="00455D90"/>
    <w:rsid w:val="00455F0B"/>
    <w:rsid w:val="00456C52"/>
    <w:rsid w:val="00456F1B"/>
    <w:rsid w:val="004576D2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1BD1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5462"/>
    <w:rsid w:val="004863F3"/>
    <w:rsid w:val="00486409"/>
    <w:rsid w:val="00486BFC"/>
    <w:rsid w:val="0048716F"/>
    <w:rsid w:val="0048777F"/>
    <w:rsid w:val="00487A93"/>
    <w:rsid w:val="00487C78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3E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2C33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2E4C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6E98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4D6A"/>
    <w:rsid w:val="00575B5A"/>
    <w:rsid w:val="00576131"/>
    <w:rsid w:val="00576517"/>
    <w:rsid w:val="00580C32"/>
    <w:rsid w:val="00580E13"/>
    <w:rsid w:val="0058120E"/>
    <w:rsid w:val="00581510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6785"/>
    <w:rsid w:val="00587B12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1AA1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5DE0"/>
    <w:rsid w:val="005C601A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741"/>
    <w:rsid w:val="00615B98"/>
    <w:rsid w:val="00616005"/>
    <w:rsid w:val="00616358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B0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87D53"/>
    <w:rsid w:val="006909DD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396D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3F54"/>
    <w:rsid w:val="006C4AF7"/>
    <w:rsid w:val="006C4CCB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C37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CF"/>
    <w:rsid w:val="00710FE2"/>
    <w:rsid w:val="007110BD"/>
    <w:rsid w:val="00711E2E"/>
    <w:rsid w:val="00712257"/>
    <w:rsid w:val="007127D7"/>
    <w:rsid w:val="00713FF3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0DF0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4525"/>
    <w:rsid w:val="00756426"/>
    <w:rsid w:val="0075703B"/>
    <w:rsid w:val="007570E5"/>
    <w:rsid w:val="0075740A"/>
    <w:rsid w:val="00760142"/>
    <w:rsid w:val="00760666"/>
    <w:rsid w:val="00761953"/>
    <w:rsid w:val="00761DE8"/>
    <w:rsid w:val="0076226D"/>
    <w:rsid w:val="0076278A"/>
    <w:rsid w:val="00763E7A"/>
    <w:rsid w:val="00764210"/>
    <w:rsid w:val="00764384"/>
    <w:rsid w:val="007643B5"/>
    <w:rsid w:val="00764612"/>
    <w:rsid w:val="00765DF6"/>
    <w:rsid w:val="00766593"/>
    <w:rsid w:val="007674F5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E54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0B0A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3CC3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BEB"/>
    <w:rsid w:val="00846C8E"/>
    <w:rsid w:val="00846D2E"/>
    <w:rsid w:val="008474A4"/>
    <w:rsid w:val="00847529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569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369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012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281D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090"/>
    <w:rsid w:val="009B774D"/>
    <w:rsid w:val="009B7B06"/>
    <w:rsid w:val="009C1979"/>
    <w:rsid w:val="009C1C2D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5A8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246"/>
    <w:rsid w:val="00A02E55"/>
    <w:rsid w:val="00A058A3"/>
    <w:rsid w:val="00A05B02"/>
    <w:rsid w:val="00A05B26"/>
    <w:rsid w:val="00A06D85"/>
    <w:rsid w:val="00A07075"/>
    <w:rsid w:val="00A07986"/>
    <w:rsid w:val="00A07BE8"/>
    <w:rsid w:val="00A07EAA"/>
    <w:rsid w:val="00A07F14"/>
    <w:rsid w:val="00A10973"/>
    <w:rsid w:val="00A1272B"/>
    <w:rsid w:val="00A12D50"/>
    <w:rsid w:val="00A1309B"/>
    <w:rsid w:val="00A130AE"/>
    <w:rsid w:val="00A13625"/>
    <w:rsid w:val="00A13758"/>
    <w:rsid w:val="00A14112"/>
    <w:rsid w:val="00A146DE"/>
    <w:rsid w:val="00A1509A"/>
    <w:rsid w:val="00A15786"/>
    <w:rsid w:val="00A15C9B"/>
    <w:rsid w:val="00A1609F"/>
    <w:rsid w:val="00A1643A"/>
    <w:rsid w:val="00A17068"/>
    <w:rsid w:val="00A17A25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888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1B2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C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0F95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03A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CD7"/>
    <w:rsid w:val="00B35E5D"/>
    <w:rsid w:val="00B35FBA"/>
    <w:rsid w:val="00B360B0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0196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1D4B"/>
    <w:rsid w:val="00BA2500"/>
    <w:rsid w:val="00BA2C8E"/>
    <w:rsid w:val="00BA3862"/>
    <w:rsid w:val="00BA4112"/>
    <w:rsid w:val="00BA41B5"/>
    <w:rsid w:val="00BA515D"/>
    <w:rsid w:val="00BA6BD1"/>
    <w:rsid w:val="00BA7008"/>
    <w:rsid w:val="00BA7B8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4828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396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A79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1E9B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0F0D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0A2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015E"/>
    <w:rsid w:val="00C82275"/>
    <w:rsid w:val="00C833E0"/>
    <w:rsid w:val="00C83EFD"/>
    <w:rsid w:val="00C86C22"/>
    <w:rsid w:val="00C8750E"/>
    <w:rsid w:val="00C875E2"/>
    <w:rsid w:val="00C87BA0"/>
    <w:rsid w:val="00C87E1E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1A4B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E25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72B"/>
    <w:rsid w:val="00CF7FDC"/>
    <w:rsid w:val="00D00326"/>
    <w:rsid w:val="00D0081D"/>
    <w:rsid w:val="00D0223B"/>
    <w:rsid w:val="00D0328F"/>
    <w:rsid w:val="00D056D7"/>
    <w:rsid w:val="00D05D03"/>
    <w:rsid w:val="00D06BA2"/>
    <w:rsid w:val="00D07056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15E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4F7E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6A5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559"/>
    <w:rsid w:val="00D926CB"/>
    <w:rsid w:val="00D93246"/>
    <w:rsid w:val="00D949C4"/>
    <w:rsid w:val="00D94FFF"/>
    <w:rsid w:val="00D95361"/>
    <w:rsid w:val="00D9573B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4BFA"/>
    <w:rsid w:val="00DD5772"/>
    <w:rsid w:val="00DD5B77"/>
    <w:rsid w:val="00DD5C72"/>
    <w:rsid w:val="00DD5D67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3EED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5E19"/>
    <w:rsid w:val="00E16079"/>
    <w:rsid w:val="00E16516"/>
    <w:rsid w:val="00E169DD"/>
    <w:rsid w:val="00E17828"/>
    <w:rsid w:val="00E179EC"/>
    <w:rsid w:val="00E20FF0"/>
    <w:rsid w:val="00E211CC"/>
    <w:rsid w:val="00E21DE1"/>
    <w:rsid w:val="00E22A9A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0FD7"/>
    <w:rsid w:val="00E31478"/>
    <w:rsid w:val="00E31F05"/>
    <w:rsid w:val="00E31F4C"/>
    <w:rsid w:val="00E34016"/>
    <w:rsid w:val="00E359D0"/>
    <w:rsid w:val="00E35EF9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1DC1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B7C15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19"/>
    <w:rsid w:val="00EE2ABB"/>
    <w:rsid w:val="00EE2BBA"/>
    <w:rsid w:val="00EE395F"/>
    <w:rsid w:val="00EE4DE7"/>
    <w:rsid w:val="00EE7283"/>
    <w:rsid w:val="00EE78F9"/>
    <w:rsid w:val="00EE7EC6"/>
    <w:rsid w:val="00EF055D"/>
    <w:rsid w:val="00EF0B28"/>
    <w:rsid w:val="00EF0CDF"/>
    <w:rsid w:val="00EF1DB5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47D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7DB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40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26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2FA6FCC0"/>
  <w15:docId w15:val="{96D048EF-1CE8-46DB-AFBB-DD600AE38E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8BED05-9F3C-4F5A-AE39-68ADAB17D5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6C5AC24E</Template>
  <TotalTime>0</TotalTime>
  <Pages>4</Pages>
  <Words>414</Words>
  <Characters>2678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3086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Schlüter, Kristin</dc:creator>
  <cp:lastModifiedBy>Eiling, Sophie</cp:lastModifiedBy>
  <cp:revision>13</cp:revision>
  <cp:lastPrinted>2019-02-28T10:04:00Z</cp:lastPrinted>
  <dcterms:created xsi:type="dcterms:W3CDTF">2019-02-06T11:30:00Z</dcterms:created>
  <dcterms:modified xsi:type="dcterms:W3CDTF">2019-02-28T10:04:00Z</dcterms:modified>
</cp:coreProperties>
</file>